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061E" w:rsidRDefault="00CB00C5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53103" cy="8174351"/>
            <wp:effectExtent l="0" t="0" r="0" b="0"/>
            <wp:docPr id="1" name="Picture 1" descr="C:\Users\gtovernic\AppData\Local\Microsoft\Windows\Temporary Internet Files\Content.MSO\24A766F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" name="Picture 2" descr="C:\Users\gtovernic\AppData\Local\Microsoft\Windows\Temporary Internet Files\Content.MSO\9E3E08D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" name="Picture 3" descr="C:\Users\gtovernic\AppData\Local\Microsoft\Windows\Temporary Internet Files\Content.MSO\9DF74F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4" name="Picture 4" descr="C:\Users\gtovernic\AppData\Local\Microsoft\Windows\Temporary Internet Files\Content.MSO\47EB95F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5" name="Picture 5" descr="C:\Users\gtovernic\AppData\Local\Microsoft\Windows\Temporary Internet Files\Content.MSO\29EF6D9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6" name="Picture 6" descr="C:\Users\gtovernic\AppData\Local\Microsoft\Windows\Temporary Internet Files\Content.MSO\3AC486C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7" name="Picture 7" descr="C:\Users\gtovernic\AppData\Local\Microsoft\Windows\Temporary Internet Files\Content.MSO\7303BC0F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8" name="Picture 8" descr="C:\Users\gtovernic\AppData\Local\Microsoft\Windows\Temporary Internet Files\Content.MSO\B19586C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9" name="Picture 9" descr="C:\Users\gtovernic\AppData\Local\Microsoft\Windows\Temporary Internet Files\Content.MSO\C16DEFF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0" name="Picture 10" descr="C:\Users\gtovernic\AppData\Local\Microsoft\Windows\Temporary Internet Files\Content.MSO\F1DCD7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1" name="Picture 11" descr="C:\Users\gtovernic\AppData\Local\Microsoft\Windows\Temporary Internet Files\Content.MSO\B480DAC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2" name="Picture 12" descr="C:\Users\gtovernic\AppData\Local\Microsoft\Windows\Temporary Internet Files\Content.MSO\DF8AFE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3" name="Picture 13" descr="C:\Users\gtovernic\AppData\Local\Microsoft\Windows\Temporary Internet Files\Content.MSO\9132CA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4" name="Picture 14" descr="C:\Users\gtovernic\AppData\Local\Microsoft\Windows\Temporary Internet Files\Content.MSO\57C008D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5" name="Picture 15" descr="C:\Users\gtovernic\AppData\Local\Microsoft\Windows\Temporary Internet Files\Content.MSO\D5F6E7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6" name="Picture 16" descr="C:\Users\gtovernic\AppData\Local\Microsoft\Windows\Temporary Internet Files\Content.MSO\D39F089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7" name="Picture 17" descr="C:\Users\gtovernic\AppData\Local\Microsoft\Windows\Temporary Internet Files\Content.MSO\F3BD97E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8" name="Picture 18" descr="C:\Users\gtovernic\AppData\Local\Microsoft\Windows\Temporary Internet Files\Content.MSO\C14E250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19" name="Picture 19" descr="C:\Users\gtovernic\AppData\Local\Microsoft\Windows\Temporary Internet Files\Content.MSO\91B3DD8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0" name="Picture 20" descr="C:\Users\gtovernic\AppData\Local\Microsoft\Windows\Temporary Internet Files\Content.MSO\B22F71A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1" name="Picture 21" descr="C:\Users\gtovernic\AppData\Local\Microsoft\Windows\Temporary Internet Files\Content.MSO\D19B58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2" name="Picture 22" descr="C:\Users\gtovernic\AppData\Local\Microsoft\Windows\Temporary Internet Files\Content.MSO\A303CDF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3" name="Picture 23" descr="C:\Users\gtovernic\AppData\Local\Microsoft\Windows\Temporary Internet Files\Content.MSO\E847797F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4" name="Picture 24" descr="C:\Users\gtovernic\AppData\Local\Microsoft\Windows\Temporary Internet Files\Content.MSO\2370C57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5" name="Picture 25" descr="C:\Users\gtovernic\AppData\Local\Microsoft\Windows\Temporary Internet Files\Content.MSO\3BA3E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6" name="Picture 26" descr="C:\Users\gtovernic\AppData\Local\Microsoft\Windows\Temporary Internet Files\Content.MSO\89E16FA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7" name="Picture 27" descr="C:\Users\gtovernic\AppData\Local\Microsoft\Windows\Temporary Internet Files\Content.MSO\B9BF373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8" name="Picture 28" descr="C:\Users\gtovernic\AppData\Local\Microsoft\Windows\Temporary Internet Files\Content.MSO\37A50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29" name="Picture 29" descr="C:\Users\gtovernic\AppData\Local\Microsoft\Windows\Temporary Internet Files\Content.MSO\B9161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0" name="Picture 30" descr="C:\Users\gtovernic\AppData\Local\Microsoft\Windows\Temporary Internet Files\Content.MSO\C098360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1" name="Picture 31" descr="C:\Users\gtovernic\AppData\Local\Microsoft\Windows\Temporary Internet Files\Content.MSO\B4A252B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53103" cy="8174351"/>
            <wp:effectExtent l="0" t="0" r="0" b="0"/>
            <wp:docPr id="32" name="Picture 32" descr="C:\Users\gtovernic\AppData\Local\Microsoft\Windows\Temporary Internet Files\Content.MSO\ED121D4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3103" cy="817435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sectPr w:rsidR="0010061E">
      <w:pgSz w:w="11906" w:h="16838"/>
      <w:pgMar w:top="1417" w:right="1417" w:bottom="1417" w:left="141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00C5" w:rsidRDefault="00CB00C5">
      <w:pPr>
        <w:spacing w:after="0" w:line="240" w:lineRule="auto"/>
      </w:pPr>
      <w:r>
        <w:separator/>
      </w:r>
    </w:p>
  </w:endnote>
  <w:endnote w:type="continuationSeparator" w:id="0">
    <w:p w:rsidR="00CB00C5" w:rsidRDefault="00CB00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00C5" w:rsidRDefault="00CB00C5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:rsidR="00CB00C5" w:rsidRDefault="00CB00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25"/>
  <w:attachedTemplate r:id="rId1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10061E"/>
    <w:rsid w:val="0010061E"/>
    <w:rsid w:val="00CB00C5"/>
    <w:rsid w:val="00DB3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hr-HR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pPr>
      <w:suppressAutoHyphens/>
    </w:p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DB34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DB348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hr-HR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pPr>
      <w:suppressAutoHyphens/>
    </w:p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DB34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DB348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Gordana Tovernic</dc:creator>
  <cp:lastModifiedBy>Gordana Tovernic</cp:lastModifiedBy>
  <cp:revision>2</cp:revision>
  <dcterms:created xsi:type="dcterms:W3CDTF">2015-06-18T10:18:00Z</dcterms:created>
  <dcterms:modified xsi:type="dcterms:W3CDTF">2015-06-18T10:18:00Z</dcterms:modified>
</cp:coreProperties>
</file>