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39B1" w:rsidRDefault="007742E2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53103" cy="8174351"/>
            <wp:effectExtent l="0" t="0" r="0" b="0"/>
            <wp:docPr id="1" name="Picture 1" descr="C:\Users\gtovernic\AppData\Local\Microsoft\Windows\Temporary Internet Files\Content.MSO\D49555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" name="Picture 2" descr="C:\Users\gtovernic\AppData\Local\Microsoft\Windows\Temporary Internet Files\Content.MSO\9C84A9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3" name="Picture 3" descr="C:\Users\gtovernic\AppData\Local\Microsoft\Windows\Temporary Internet Files\Content.MSO\51415A1F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4" name="Picture 4" descr="C:\Users\gtovernic\AppData\Local\Microsoft\Windows\Temporary Internet Files\Content.MSO\F740ED9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5" name="Picture 5" descr="C:\Users\gtovernic\AppData\Local\Microsoft\Windows\Temporary Internet Files\Content.MSO\A069088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6" name="Picture 6" descr="C:\Users\gtovernic\AppData\Local\Microsoft\Windows\Temporary Internet Files\Content.MSO\D3B76CC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7" name="Picture 7" descr="C:\Users\gtovernic\AppData\Local\Microsoft\Windows\Temporary Internet Files\Content.MSO\7497D1DB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8" name="Picture 8" descr="C:\Users\gtovernic\AppData\Local\Microsoft\Windows\Temporary Internet Files\Content.MSO\E7B5EA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9" name="Picture 9" descr="C:\Users\gtovernic\AppData\Local\Microsoft\Windows\Temporary Internet Files\Content.MSO\1CA5A3A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10" name="Picture 10" descr="C:\Users\gtovernic\AppData\Local\Microsoft\Windows\Temporary Internet Files\Content.MSO\6E54752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11" name="Picture 11" descr="C:\Users\gtovernic\AppData\Local\Microsoft\Windows\Temporary Internet Files\Content.MSO\B278475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12" name="Picture 12" descr="C:\Users\gtovernic\AppData\Local\Microsoft\Windows\Temporary Internet Files\Content.MSO\F407496C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13" name="Picture 13" descr="C:\Users\gtovernic\AppData\Local\Microsoft\Windows\Temporary Internet Files\Content.MSO\772BC27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14" name="Picture 14" descr="C:\Users\gtovernic\AppData\Local\Microsoft\Windows\Temporary Internet Files\Content.MSO\7AEBAE5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15" name="Picture 15" descr="C:\Users\gtovernic\AppData\Local\Microsoft\Windows\Temporary Internet Files\Content.MSO\2C39B69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16" name="Picture 16" descr="C:\Users\gtovernic\AppData\Local\Microsoft\Windows\Temporary Internet Files\Content.MSO\1207D77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17" name="Picture 17" descr="C:\Users\gtovernic\AppData\Local\Microsoft\Windows\Temporary Internet Files\Content.MSO\14F7C1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18" name="Picture 18" descr="C:\Users\gtovernic\AppData\Local\Microsoft\Windows\Temporary Internet Files\Content.MSO\A2F5C44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19" name="Picture 19" descr="C:\Users\gtovernic\AppData\Local\Microsoft\Windows\Temporary Internet Files\Content.MSO\5D84DB8F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0" name="Picture 20" descr="C:\Users\gtovernic\AppData\Local\Microsoft\Windows\Temporary Internet Files\Content.MSO\2031204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1" name="Picture 21" descr="C:\Users\gtovernic\AppData\Local\Microsoft\Windows\Temporary Internet Files\Content.MSO\5BFDBB7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2" name="Picture 22" descr="C:\Users\gtovernic\AppData\Local\Microsoft\Windows\Temporary Internet Files\Content.MSO\130022F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3" name="Picture 23" descr="C:\Users\gtovernic\AppData\Local\Microsoft\Windows\Temporary Internet Files\Content.MSO\6E90324B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4" name="Picture 24" descr="C:\Users\gtovernic\AppData\Local\Microsoft\Windows\Temporary Internet Files\Content.MSO\FAAF6FD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5" name="Picture 25" descr="C:\Users\gtovernic\AppData\Local\Microsoft\Windows\Temporary Internet Files\Content.MSO\8CC58D9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6" name="Picture 26" descr="C:\Users\gtovernic\AppData\Local\Microsoft\Windows\Temporary Internet Files\Content.MSO\AF98F65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7" name="Picture 27" descr="C:\Users\gtovernic\AppData\Local\Microsoft\Windows\Temporary Internet Files\Content.MSO\EC1BF6C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8" name="Picture 28" descr="C:\Users\gtovernic\AppData\Local\Microsoft\Windows\Temporary Internet Files\Content.MSO\3B2DD21C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9" name="Picture 29" descr="C:\Users\gtovernic\AppData\Local\Microsoft\Windows\Temporary Internet Files\Content.MSO\C7C6D36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30" name="Picture 30" descr="C:\Users\gtovernic\AppData\Local\Microsoft\Windows\Temporary Internet Files\Content.MSO\2FB2A8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31" name="Picture 31" descr="C:\Users\gtovernic\AppData\Local\Microsoft\Windows\Temporary Internet Files\Content.MSO\612E250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32" name="Picture 32" descr="C:\Users\gtovernic\AppData\Local\Microsoft\Windows\Temporary Internet Files\Content.MSO\EF6213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33" name="Picture 33" descr="C:\Users\gtovernic\AppData\Local\Microsoft\Windows\Temporary Internet Files\Content.MSO\1A84E9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34" name="Picture 34" descr="C:\Users\gtovernic\AppData\Local\Microsoft\Windows\Temporary Internet Files\Content.MSO\F7A6B7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35" name="Picture 35" descr="C:\Users\gtovernic\AppData\Local\Microsoft\Windows\Temporary Internet Files\Content.MSO\E8E78FF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36" name="Picture 36" descr="C:\Users\gtovernic\AppData\Local\Microsoft\Windows\Temporary Internet Files\Content.MSO\5258BEF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37" name="Picture 37" descr="C:\Users\gtovernic\AppData\Local\Microsoft\Windows\Temporary Internet Files\Content.MSO\306AEA6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38" name="Picture 38" descr="C:\Users\gtovernic\AppData\Local\Microsoft\Windows\Temporary Internet Files\Content.MSO\F2AF25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39" name="Picture 39" descr="C:\Users\gtovernic\AppData\Local\Microsoft\Windows\Temporary Internet Files\Content.MSO\BC026EBB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40" name="Picture 40" descr="C:\Users\gtovernic\AppData\Local\Microsoft\Windows\Temporary Internet Files\Content.MSO\5481218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41" name="Picture 41" descr="C:\Users\gtovernic\AppData\Local\Microsoft\Windows\Temporary Internet Files\Content.MSO\367B38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42" name="Picture 42" descr="C:\Users\gtovernic\AppData\Local\Microsoft\Windows\Temporary Internet Files\Content.MSO\562838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43" name="Picture 43" descr="C:\Users\gtovernic\AppData\Local\Microsoft\Windows\Temporary Internet Files\Content.MSO\5F49423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44" name="Picture 44" descr="C:\Users\gtovernic\AppData\Local\Microsoft\Windows\Temporary Internet Files\Content.MSO\7E7946CC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45" name="Picture 45" descr="C:\Users\gtovernic\AppData\Local\Microsoft\Windows\Temporary Internet Files\Content.MSO\A849E05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46" name="Picture 46" descr="C:\Users\gtovernic\AppData\Local\Microsoft\Windows\Temporary Internet Files\Content.MSO\E43A72B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47" name="Picture 47" descr="C:\Users\gtovernic\AppData\Local\Microsoft\Windows\Temporary Internet Files\Content.MSO\14D7EF7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sectPr w:rsidR="00B339B1">
      <w:pgSz w:w="11906" w:h="16838"/>
      <w:pgMar w:top="1417" w:right="1417" w:bottom="1417" w:left="141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42E2" w:rsidRDefault="007742E2">
      <w:pPr>
        <w:spacing w:after="0" w:line="240" w:lineRule="auto"/>
      </w:pPr>
      <w:r>
        <w:separator/>
      </w:r>
    </w:p>
  </w:endnote>
  <w:endnote w:type="continuationSeparator" w:id="0">
    <w:p w:rsidR="007742E2" w:rsidRDefault="007742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42E2" w:rsidRDefault="007742E2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:rsidR="007742E2" w:rsidRDefault="007742E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225"/>
  <w:attachedTemplate r:id="rId1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B339B1"/>
    <w:rsid w:val="007742E2"/>
    <w:rsid w:val="00B339B1"/>
    <w:rsid w:val="00CC57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hr-HR" w:eastAsia="en-US" w:bidi="ar-SA"/>
      </w:rPr>
    </w:rPrDefault>
    <w:pPrDefault>
      <w:pPr>
        <w:autoSpaceDN w:val="0"/>
        <w:spacing w:after="200" w:line="276" w:lineRule="auto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pPr>
      <w:suppressAutoHyphens/>
    </w:p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CC57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CC57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hr-HR" w:eastAsia="en-US" w:bidi="ar-SA"/>
      </w:rPr>
    </w:rPrDefault>
    <w:pPrDefault>
      <w:pPr>
        <w:autoSpaceDN w:val="0"/>
        <w:spacing w:after="200" w:line="276" w:lineRule="auto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pPr>
      <w:suppressAutoHyphens/>
    </w:p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CC57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CC57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" TargetMode="Externa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47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Gordana Tovernic</dc:creator>
  <cp:lastModifiedBy>Gordana Tovernic</cp:lastModifiedBy>
  <cp:revision>2</cp:revision>
  <dcterms:created xsi:type="dcterms:W3CDTF">2015-06-08T10:46:00Z</dcterms:created>
  <dcterms:modified xsi:type="dcterms:W3CDTF">2015-06-08T10:46:00Z</dcterms:modified>
</cp:coreProperties>
</file>